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917284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917284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917284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917284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917284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917284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917284" w:rsidRDefault="00917284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917284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91728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Советская</w:t>
      </w:r>
    </w:p>
    <w:p w:rsidR="001842E0" w:rsidRPr="00917284" w:rsidRDefault="001842E0">
      <w:pPr>
        <w:pStyle w:val="1"/>
        <w:rPr>
          <w:i/>
          <w:iCs/>
          <w:sz w:val="20"/>
          <w:szCs w:val="20"/>
        </w:rPr>
      </w:pPr>
      <w:r w:rsidRPr="00917284">
        <w:rPr>
          <w:sz w:val="20"/>
          <w:szCs w:val="20"/>
        </w:rPr>
        <w:t>Протяженность участка –</w:t>
      </w:r>
      <w:r w:rsidRPr="00917284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917284" w:rsidRPr="00917284">
        <w:rPr>
          <w:i/>
          <w:iCs/>
          <w:sz w:val="20"/>
          <w:szCs w:val="20"/>
        </w:rPr>
        <w:t>От 0+0 до 1+667</w:t>
      </w:r>
    </w:p>
    <w:p w:rsidR="001842E0" w:rsidRPr="00917284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17284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91728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917284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782" w:type="dxa"/>
        <w:jc w:val="center"/>
        <w:tblInd w:w="2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5"/>
        <w:gridCol w:w="1605"/>
        <w:gridCol w:w="1525"/>
        <w:gridCol w:w="544"/>
        <w:gridCol w:w="1525"/>
        <w:gridCol w:w="871"/>
        <w:gridCol w:w="1634"/>
        <w:gridCol w:w="980"/>
        <w:gridCol w:w="762"/>
        <w:gridCol w:w="981"/>
      </w:tblGrid>
      <w:tr w:rsidR="001842E0" w:rsidRPr="00917284" w:rsidTr="0019210E">
        <w:trPr>
          <w:trHeight w:val="22"/>
          <w:tblHeader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917284" w:rsidTr="0019210E">
        <w:trPr>
          <w:trHeight w:val="22"/>
          <w:tblHeader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0+205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0+240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0+592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7284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284" w:rsidRPr="00917284" w:rsidRDefault="009172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917284" w:rsidTr="0019210E">
        <w:trPr>
          <w:trHeight w:val="22"/>
          <w:jc w:val="center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 w:rsidP="00917284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917284" w:rsidP="009172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7284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917284" w:rsidP="00917284">
            <w:pPr>
              <w:rPr>
                <w:rFonts w:ascii="Arial" w:hAnsi="Arial" w:cs="Arial"/>
                <w:sz w:val="20"/>
                <w:szCs w:val="20"/>
              </w:rPr>
            </w:pPr>
            <w:r w:rsidRPr="009172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 w:rsidP="0091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17284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19210E" w:rsidRPr="0019210E" w:rsidRDefault="0019210E" w:rsidP="0019210E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9210E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19210E" w:rsidRPr="0019210E" w:rsidRDefault="0019210E" w:rsidP="0019210E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Советская</w:t>
      </w:r>
    </w:p>
    <w:p w:rsidR="0019210E" w:rsidRPr="0019210E" w:rsidRDefault="0019210E" w:rsidP="0019210E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9210E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1+667</w:t>
      </w:r>
    </w:p>
    <w:p w:rsidR="0019210E" w:rsidRPr="0019210E" w:rsidRDefault="0019210E" w:rsidP="0019210E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9210E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9210E" w:rsidRPr="0019210E" w:rsidRDefault="0019210E" w:rsidP="0019210E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72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35"/>
        <w:gridCol w:w="854"/>
        <w:gridCol w:w="854"/>
        <w:gridCol w:w="1602"/>
        <w:gridCol w:w="1389"/>
        <w:gridCol w:w="1495"/>
        <w:gridCol w:w="1709"/>
        <w:gridCol w:w="1282"/>
      </w:tblGrid>
      <w:tr w:rsidR="0019210E" w:rsidRPr="0019210E" w:rsidTr="00C93F28">
        <w:trPr>
          <w:cantSplit/>
          <w:trHeight w:val="21"/>
          <w:tblHeader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0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210E" w:rsidRPr="0019210E" w:rsidTr="00C93F28">
        <w:trPr>
          <w:trHeight w:val="21"/>
          <w:tblHeader/>
          <w:jc w:val="center"/>
        </w:trPr>
        <w:tc>
          <w:tcPr>
            <w:tcW w:w="53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85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60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389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19210E" w:rsidRPr="0019210E" w:rsidTr="00C93F28">
        <w:trPr>
          <w:trHeight w:val="21"/>
          <w:tblHeader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19210E" w:rsidRPr="0019210E" w:rsidTr="00C93F28">
        <w:trPr>
          <w:trHeight w:val="21"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44/44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1640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425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10E" w:rsidRPr="0019210E" w:rsidTr="00C93F28">
        <w:trPr>
          <w:trHeight w:val="21"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0+9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1+649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44/44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1640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425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19210E" w:rsidRPr="0019210E" w:rsidRDefault="0019210E" w:rsidP="0019210E">
      <w:pPr>
        <w:rPr>
          <w:rFonts w:ascii="Courier New" w:eastAsia="MS Mincho" w:hAnsi="Courier New" w:cs="Courier New"/>
          <w:sz w:val="20"/>
          <w:szCs w:val="20"/>
        </w:rPr>
      </w:pPr>
    </w:p>
    <w:p w:rsidR="0019210E" w:rsidRPr="0019210E" w:rsidRDefault="0019210E" w:rsidP="0019210E">
      <w:pPr>
        <w:rPr>
          <w:rFonts w:ascii="Courier New" w:eastAsia="MS Mincho" w:hAnsi="Courier New" w:cs="Courier New"/>
          <w:sz w:val="20"/>
          <w:szCs w:val="20"/>
        </w:rPr>
      </w:pPr>
    </w:p>
    <w:p w:rsidR="0019210E" w:rsidRDefault="0019210E" w:rsidP="001921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9210E" w:rsidRDefault="0019210E" w:rsidP="001921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9210E" w:rsidRDefault="0019210E" w:rsidP="001921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9210E" w:rsidRDefault="0019210E" w:rsidP="001921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9210E" w:rsidRDefault="0019210E" w:rsidP="001921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9210E" w:rsidRDefault="0019210E" w:rsidP="001921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9210E" w:rsidRDefault="0019210E" w:rsidP="001921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9210E" w:rsidRPr="0019210E" w:rsidRDefault="0019210E" w:rsidP="0019210E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9210E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19210E" w:rsidRPr="0019210E" w:rsidRDefault="0019210E" w:rsidP="0019210E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Советская</w:t>
      </w:r>
    </w:p>
    <w:p w:rsidR="0019210E" w:rsidRPr="0019210E" w:rsidRDefault="0019210E" w:rsidP="0019210E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9210E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1+667</w:t>
      </w:r>
    </w:p>
    <w:p w:rsidR="0019210E" w:rsidRPr="0019210E" w:rsidRDefault="0019210E" w:rsidP="0019210E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9210E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9210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9210E" w:rsidRPr="0019210E" w:rsidRDefault="0019210E" w:rsidP="0019210E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85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78"/>
        <w:gridCol w:w="1037"/>
        <w:gridCol w:w="1297"/>
        <w:gridCol w:w="1555"/>
        <w:gridCol w:w="1944"/>
        <w:gridCol w:w="1555"/>
        <w:gridCol w:w="1686"/>
      </w:tblGrid>
      <w:tr w:rsidR="0019210E" w:rsidRPr="0019210E" w:rsidTr="00C93F28">
        <w:trPr>
          <w:trHeight w:val="21"/>
          <w:tblHeader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19210E" w:rsidRPr="0019210E" w:rsidTr="00C93F28">
        <w:trPr>
          <w:trHeight w:val="21"/>
          <w:tblHeader/>
          <w:jc w:val="center"/>
        </w:trPr>
        <w:tc>
          <w:tcPr>
            <w:tcW w:w="77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29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5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9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19210E" w:rsidRPr="0019210E" w:rsidTr="00C93F28">
        <w:trPr>
          <w:trHeight w:val="21"/>
          <w:tblHeader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0E" w:rsidRPr="0019210E" w:rsidRDefault="0019210E" w:rsidP="001921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210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19210E" w:rsidRPr="0019210E" w:rsidTr="00C93F28">
        <w:trPr>
          <w:trHeight w:val="21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3333,84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10E" w:rsidRPr="0019210E" w:rsidTr="00C93F28">
        <w:trPr>
          <w:trHeight w:val="21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0+0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0+1000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999,97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10E" w:rsidRPr="0019210E" w:rsidTr="00C93F28">
        <w:trPr>
          <w:trHeight w:val="21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0+0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0+1000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999,97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10E" w:rsidRPr="0019210E" w:rsidTr="00C93F28">
        <w:trPr>
          <w:trHeight w:val="21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1+0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1+667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666,95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10E" w:rsidRPr="0019210E" w:rsidTr="00C93F28">
        <w:trPr>
          <w:trHeight w:val="21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1+0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1+667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  <w:r w:rsidRPr="0019210E">
              <w:rPr>
                <w:rFonts w:ascii="Arial" w:hAnsi="Arial" w:cs="Arial"/>
                <w:sz w:val="20"/>
                <w:szCs w:val="20"/>
              </w:rPr>
              <w:t>666,95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0E" w:rsidRPr="0019210E" w:rsidRDefault="0019210E" w:rsidP="001921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210E" w:rsidRPr="0019210E" w:rsidRDefault="0019210E" w:rsidP="0019210E">
      <w:pPr>
        <w:rPr>
          <w:rFonts w:ascii="Courier New" w:eastAsia="MS Mincho" w:hAnsi="Courier New" w:cs="Courier New"/>
          <w:sz w:val="20"/>
          <w:szCs w:val="20"/>
        </w:rPr>
      </w:pPr>
    </w:p>
    <w:p w:rsidR="0019210E" w:rsidRPr="00917284" w:rsidRDefault="0019210E">
      <w:pPr>
        <w:pStyle w:val="a3"/>
        <w:rPr>
          <w:rFonts w:eastAsia="MS Mincho"/>
        </w:rPr>
      </w:pPr>
    </w:p>
    <w:sectPr w:rsidR="0019210E" w:rsidRPr="00917284" w:rsidSect="0019210E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917284"/>
    <w:rsid w:val="001842E0"/>
    <w:rsid w:val="0019210E"/>
    <w:rsid w:val="00215347"/>
    <w:rsid w:val="00917284"/>
    <w:rsid w:val="00CF1149"/>
    <w:rsid w:val="00D4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FB0"/>
    <w:rPr>
      <w:sz w:val="24"/>
      <w:szCs w:val="24"/>
    </w:rPr>
  </w:style>
  <w:style w:type="paragraph" w:styleId="1">
    <w:name w:val="heading 1"/>
    <w:basedOn w:val="a"/>
    <w:next w:val="a"/>
    <w:qFormat/>
    <w:rsid w:val="00D45FB0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45FB0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252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2019-06-09T08:50:00Z</dcterms:created>
  <dcterms:modified xsi:type="dcterms:W3CDTF">2019-06-09T08:50:00Z</dcterms:modified>
</cp:coreProperties>
</file>